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7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1"/>
        <w:gridCol w:w="1439"/>
        <w:gridCol w:w="2204"/>
        <w:gridCol w:w="1385"/>
        <w:gridCol w:w="1267"/>
        <w:gridCol w:w="1730"/>
        <w:gridCol w:w="1488"/>
      </w:tblGrid>
      <w:tr w14:paraId="30315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176626">
            <w:pPr>
              <w:pStyle w:val="2"/>
              <w:bidi w:val="0"/>
              <w:jc w:val="center"/>
              <w:rPr>
                <w:rFonts w:hint="eastAsia" w:ascii="宋体" w:eastAsia="宋体" w:cs="宋体"/>
                <w:b/>
                <w:i w:val="0"/>
                <w:color w:val="000000"/>
                <w:sz w:val="60"/>
                <w:szCs w:val="60"/>
                <w:u w:val="none"/>
              </w:rPr>
            </w:pPr>
            <w:bookmarkStart w:id="0" w:name="_GoBack"/>
            <w:bookmarkEnd w:id="0"/>
            <w:r>
              <w:rPr>
                <w:rStyle w:val="7"/>
                <w:rFonts w:hint="eastAsia" w:ascii="方正小标宋简体" w:hAnsi="方正小标宋简体" w:eastAsia="方正小标宋简体" w:cs="方正小标宋简体"/>
                <w:b w:val="0"/>
                <w:bCs w:val="0"/>
                <w:lang w:val="en-US" w:eastAsia="zh-CN"/>
              </w:rPr>
              <w:t>党政机关干部兼任社会组织职务审批表</w:t>
            </w:r>
          </w:p>
        </w:tc>
      </w:tr>
      <w:tr w14:paraId="71D2E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7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姓  名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EACC2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7D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性 别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2DCD2D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9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民 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48222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39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照片</w:t>
            </w:r>
          </w:p>
        </w:tc>
      </w:tr>
      <w:tr w14:paraId="15BD7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2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政治面貌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5C52E7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16C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出生年月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6FBAF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02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职 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668B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C638BF"/>
        </w:tc>
      </w:tr>
      <w:tr w14:paraId="3B736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EA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现（原）工作单位及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职 务</w:t>
            </w:r>
          </w:p>
        </w:tc>
        <w:tc>
          <w:tcPr>
            <w:tcW w:w="3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0791F5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C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职务级别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6DDE">
            <w:pPr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96A8B7"/>
        </w:tc>
      </w:tr>
      <w:tr w14:paraId="30CA0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1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工作业务或特长</w:t>
            </w:r>
          </w:p>
        </w:tc>
        <w:tc>
          <w:tcPr>
            <w:tcW w:w="807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D79B49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26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39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拟兼任社会组织名称</w:t>
            </w:r>
          </w:p>
        </w:tc>
        <w:tc>
          <w:tcPr>
            <w:tcW w:w="4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483BC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社会组织性质</w:t>
            </w:r>
          </w:p>
        </w:tc>
        <w:tc>
          <w:tcPr>
            <w:tcW w:w="14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27047">
            <w:pPr>
              <w:rPr>
                <w:rFonts w:hint="eastAsia"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 w14:paraId="7A66E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E6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拟兼任社会组织职务</w:t>
            </w:r>
          </w:p>
        </w:tc>
        <w:tc>
          <w:tcPr>
            <w:tcW w:w="4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77DF14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4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是否兼任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法定代表人</w:t>
            </w:r>
          </w:p>
        </w:tc>
        <w:tc>
          <w:tcPr>
            <w:tcW w:w="14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3C4670">
            <w:pPr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657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5D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是否有其他兼职</w:t>
            </w:r>
          </w:p>
        </w:tc>
        <w:tc>
          <w:tcPr>
            <w:tcW w:w="4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20207">
            <w:pPr>
              <w:jc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在社会组织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兼职届数</w:t>
            </w:r>
          </w:p>
        </w:tc>
        <w:tc>
          <w:tcPr>
            <w:tcW w:w="14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1C9BC">
            <w:pPr>
              <w:rPr>
                <w:rFonts w:hint="eastAsia" w:asci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45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5" w:hRule="atLeast"/>
          <w:jc w:val="center"/>
        </w:trPr>
        <w:tc>
          <w:tcPr>
            <w:tcW w:w="27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5D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拟兼任社会组织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拟任意见和理由</w:t>
            </w:r>
          </w:p>
        </w:tc>
        <w:tc>
          <w:tcPr>
            <w:tcW w:w="8074" w:type="dxa"/>
            <w:gridSpan w:val="5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45040EE">
            <w:pPr>
              <w:keepNext w:val="0"/>
              <w:keepLines w:val="0"/>
              <w:widowControl/>
              <w:suppressLineNumbers w:val="0"/>
              <w:spacing w:after="240" w:afterAutospacing="0"/>
              <w:jc w:val="left"/>
              <w:textAlignment w:val="bottom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14:paraId="171CC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7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A1CF4"/>
        </w:tc>
        <w:tc>
          <w:tcPr>
            <w:tcW w:w="8074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E59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                （公 章）         </w:t>
            </w:r>
          </w:p>
        </w:tc>
      </w:tr>
      <w:tr w14:paraId="0B144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27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FCC56"/>
        </w:tc>
        <w:tc>
          <w:tcPr>
            <w:tcW w:w="8074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D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 年    月    日</w:t>
            </w:r>
          </w:p>
        </w:tc>
      </w:tr>
      <w:tr w14:paraId="4BA69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165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黑体" w:eastAsia="黑体" w:cs="黑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eastAsia="黑体" w:cs="黑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（请以A4纸正反两面打印）</w:t>
            </w:r>
          </w:p>
        </w:tc>
      </w:tr>
      <w:tr w14:paraId="12AB3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2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8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业务主管单位、</w:t>
            </w:r>
          </w:p>
          <w:p w14:paraId="6283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行业管理部门意见</w:t>
            </w:r>
          </w:p>
        </w:tc>
        <w:tc>
          <w:tcPr>
            <w:tcW w:w="35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 w14:paraId="44F2D92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  <w:p w14:paraId="17151A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负责人签字：</w:t>
            </w:r>
          </w:p>
        </w:tc>
        <w:tc>
          <w:tcPr>
            <w:tcW w:w="44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</w:t>
            </w:r>
          </w:p>
          <w:p w14:paraId="17B0242E">
            <w:pPr>
              <w:keepNext w:val="0"/>
              <w:keepLines w:val="0"/>
              <w:widowControl/>
              <w:suppressLineNumbers w:val="0"/>
              <w:textAlignment w:val="center"/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  <w:p w14:paraId="1603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（公 章）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年    月    日</w:t>
            </w:r>
          </w:p>
        </w:tc>
      </w:tr>
      <w:tr w14:paraId="49474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5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6D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登记管理机关意见</w:t>
            </w:r>
          </w:p>
        </w:tc>
        <w:tc>
          <w:tcPr>
            <w:tcW w:w="358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18969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负责人签字：</w:t>
            </w:r>
          </w:p>
        </w:tc>
        <w:tc>
          <w:tcPr>
            <w:tcW w:w="44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6A4859">
            <w:pPr>
              <w:keepNext w:val="0"/>
              <w:keepLines w:val="0"/>
              <w:widowControl/>
              <w:suppressLineNumbers w:val="0"/>
              <w:ind w:firstLine="241" w:firstLineChars="100"/>
              <w:textAlignment w:val="center"/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  <w:p w14:paraId="0BE70F92">
            <w:pPr>
              <w:keepNext w:val="0"/>
              <w:keepLines w:val="0"/>
              <w:widowControl/>
              <w:suppressLineNumbers w:val="0"/>
              <w:ind w:left="0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</w:t>
            </w:r>
            <w:r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（公 章）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</w:t>
            </w:r>
            <w:r>
              <w:rPr>
                <w:rFonts w:ascii="方正兰亭黑_GBK" w:hAnsi="方正兰亭黑_GBK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    月    日</w:t>
            </w:r>
          </w:p>
        </w:tc>
      </w:tr>
      <w:tr w14:paraId="6113A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9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干部所在单位意见</w:t>
            </w:r>
          </w:p>
        </w:tc>
        <w:tc>
          <w:tcPr>
            <w:tcW w:w="3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6DDDA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负责人签字：</w:t>
            </w:r>
          </w:p>
        </w:tc>
        <w:tc>
          <w:tcPr>
            <w:tcW w:w="44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5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（公 章）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年    月    日</w:t>
            </w:r>
          </w:p>
        </w:tc>
      </w:tr>
      <w:tr w14:paraId="500D9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2" w:hRule="atLeast"/>
          <w:jc w:val="center"/>
        </w:trPr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15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组织(人事)部门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审核意见</w:t>
            </w:r>
          </w:p>
        </w:tc>
        <w:tc>
          <w:tcPr>
            <w:tcW w:w="35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B665D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    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负责人签字：</w:t>
            </w:r>
          </w:p>
        </w:tc>
        <w:tc>
          <w:tcPr>
            <w:tcW w:w="44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2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（公 章）</w:t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br w:type="textWrapping"/>
            </w:r>
            <w:r>
              <w:rPr>
                <w:rFonts w:asci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年    月    日</w:t>
            </w:r>
          </w:p>
        </w:tc>
      </w:tr>
      <w:tr w14:paraId="467B2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0" w:hRule="atLeast"/>
          <w:jc w:val="center"/>
        </w:trPr>
        <w:tc>
          <w:tcPr>
            <w:tcW w:w="10774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C51D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方正兰亭黑_GBK" w:hAnsi="方正兰亭黑_GBK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  <w:t xml:space="preserve"> 说明:1.请示报告应在社会组织召开有关会议进行选举或决定任命前30日报组织(人事)部门;</w:t>
            </w:r>
          </w:p>
          <w:p w14:paraId="7A12C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  <w:t xml:space="preserve">       2.此表一式三份，上报时需附以下材料：拟兼职社会组织邀请函、拟兼职社会组织章程、拟</w:t>
            </w:r>
          </w:p>
          <w:p w14:paraId="7923E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top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  <w:t xml:space="preserve">       兼职干部的《干部任免表》、拟兼职社会组织现（拟）任领导干部名单、已注册成立的附</w:t>
            </w:r>
          </w:p>
          <w:p w14:paraId="129C8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top"/>
              <w:rPr>
                <w:rFonts w:ascii="仿宋_GB2312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2"/>
                <w:szCs w:val="22"/>
                <w:u w:val="none"/>
              </w:rPr>
              <w:t xml:space="preserve">       法人登记证书副本复印件。</w:t>
            </w:r>
          </w:p>
        </w:tc>
      </w:tr>
    </w:tbl>
    <w:p w14:paraId="1AF2F53E"/>
    <w:sectPr>
      <w:pgSz w:w="11906" w:h="16838"/>
      <w:pgMar w:top="1095" w:right="1800" w:bottom="1440" w:left="1800" w:header="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18501AB8"/>
    <w:rsid w:val="6FCF2B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11"/>
    <w:basedOn w:val="6"/>
    <w:uiPriority w:val="0"/>
    <w:rPr>
      <w:rFonts w:ascii="宋体" w:eastAsia="宋体" w:cs="宋体"/>
      <w:b/>
      <w:color w:val="000000"/>
      <w:sz w:val="60"/>
      <w:szCs w:val="6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366</Words>
  <Characters>371</Characters>
  <Lines>77</Lines>
  <Paragraphs>38</Paragraphs>
  <TotalTime>13</TotalTime>
  <ScaleCrop>false</ScaleCrop>
  <LinksUpToDate>false</LinksUpToDate>
  <CharactersWithSpaces>774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2021-01-05T02:32:00Z</dcterms:created>
  <dc:creator>_ 悦 ''</dc:creator>
  <cp:lastModifiedBy>雪</cp:lastModifiedBy>
  <dcterms:modified xsi:type="dcterms:W3CDTF">2026-02-04T06:49:05Z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eyJoZGlkIjoiYzk3MDEzOWY3OTQ2YTE4YTdkZTk0ZDQxYWQ5NGQ0OGUiLCJ1c2VySWQiOiIzNTg4MzE5ODAifQ==</vt:lpwstr>
  </property>
  <property fmtid="{D5CDD505-2E9C-101B-9397-08002B2CF9AE}" pid="4" name="ICV">
    <vt:lpwstr>4BAFF2E331FC4CFEAEC278BC0AB4C80E_13</vt:lpwstr>
  </property>
</Properties>
</file>